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DA47C1" w14:textId="77777777" w:rsidR="007B4FF2" w:rsidRDefault="00C46E6F" w:rsidP="00C52010">
      <w:pPr>
        <w:pStyle w:val="Overskrift2"/>
        <w:rPr>
          <w:color w:val="FF0000"/>
        </w:rPr>
      </w:pPr>
      <w:r w:rsidRPr="000F02FD">
        <w:t>Forpliktelse</w:t>
      </w:r>
      <w:r w:rsidRPr="00D075AA">
        <w:t>serkl</w:t>
      </w:r>
      <w:r w:rsidRPr="000F02FD">
        <w:t>æring – Anskaffelse av Reiselivstjenester</w:t>
      </w:r>
    </w:p>
    <w:p w14:paraId="1CFF97D9" w14:textId="77777777" w:rsidR="005A108A" w:rsidRPr="005A108A" w:rsidRDefault="005A108A" w:rsidP="005A108A">
      <w:pPr>
        <w:spacing w:after="0"/>
        <w:jc w:val="left"/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3E1AC8" w14:paraId="53DB8E64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471266B" w14:textId="77777777" w:rsidR="00A7498B" w:rsidRPr="00A7498B" w:rsidRDefault="00C46E6F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3E1AC8" w14:paraId="63006249" w14:textId="77777777" w:rsidTr="00C52010">
        <w:tc>
          <w:tcPr>
            <w:tcW w:w="3539" w:type="dxa"/>
          </w:tcPr>
          <w:p w14:paraId="28F28306" w14:textId="77777777" w:rsidR="00C52010" w:rsidRPr="00750D5A" w:rsidRDefault="00C46E6F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7A9937D8" w14:textId="77777777" w:rsidR="00C52010" w:rsidRPr="00750D5A" w:rsidRDefault="00C52010" w:rsidP="00C52010">
            <w:pPr>
              <w:spacing w:after="120"/>
            </w:pPr>
          </w:p>
        </w:tc>
      </w:tr>
      <w:tr w:rsidR="003E1AC8" w14:paraId="5BD6370F" w14:textId="77777777" w:rsidTr="00C52010">
        <w:tc>
          <w:tcPr>
            <w:tcW w:w="3539" w:type="dxa"/>
          </w:tcPr>
          <w:p w14:paraId="20C77E70" w14:textId="77777777" w:rsidR="00C52010" w:rsidRPr="00750D5A" w:rsidRDefault="00C46E6F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204A4217" w14:textId="77777777" w:rsidR="00C52010" w:rsidRPr="00750D5A" w:rsidRDefault="00C52010" w:rsidP="00C52010">
            <w:pPr>
              <w:spacing w:after="120"/>
            </w:pPr>
          </w:p>
        </w:tc>
      </w:tr>
      <w:tr w:rsidR="003E1AC8" w14:paraId="2132619F" w14:textId="77777777" w:rsidTr="00C52010">
        <w:tc>
          <w:tcPr>
            <w:tcW w:w="3539" w:type="dxa"/>
          </w:tcPr>
          <w:p w14:paraId="440B17F6" w14:textId="77777777" w:rsidR="00C52010" w:rsidRPr="00750D5A" w:rsidRDefault="00C46E6F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78A30637" w14:textId="77777777" w:rsidR="00C52010" w:rsidRPr="00750D5A" w:rsidRDefault="00C52010" w:rsidP="00C52010">
            <w:pPr>
              <w:spacing w:after="120"/>
            </w:pPr>
          </w:p>
        </w:tc>
      </w:tr>
      <w:tr w:rsidR="003E1AC8" w14:paraId="4AEFB7B6" w14:textId="77777777" w:rsidTr="00C52010">
        <w:tc>
          <w:tcPr>
            <w:tcW w:w="3539" w:type="dxa"/>
          </w:tcPr>
          <w:p w14:paraId="24D7CB22" w14:textId="77777777" w:rsidR="00C52010" w:rsidRPr="00750D5A" w:rsidRDefault="00C46E6F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5989DF0" w14:textId="77777777" w:rsidR="00C52010" w:rsidRPr="00750D5A" w:rsidRDefault="00C52010" w:rsidP="00C52010">
            <w:pPr>
              <w:spacing w:after="120"/>
            </w:pPr>
          </w:p>
        </w:tc>
      </w:tr>
      <w:tr w:rsidR="003E1AC8" w14:paraId="506F78DF" w14:textId="77777777" w:rsidTr="00C52010">
        <w:tc>
          <w:tcPr>
            <w:tcW w:w="3539" w:type="dxa"/>
          </w:tcPr>
          <w:p w14:paraId="69678B72" w14:textId="77777777" w:rsidR="00C52010" w:rsidRPr="00750D5A" w:rsidRDefault="00C46E6F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445D7572" w14:textId="77777777" w:rsidR="00C52010" w:rsidRPr="00750D5A" w:rsidRDefault="00C52010" w:rsidP="00C52010">
            <w:pPr>
              <w:spacing w:after="120"/>
            </w:pPr>
          </w:p>
        </w:tc>
      </w:tr>
      <w:tr w:rsidR="003E1AC8" w14:paraId="04E83C31" w14:textId="77777777" w:rsidTr="00C52010">
        <w:tc>
          <w:tcPr>
            <w:tcW w:w="3539" w:type="dxa"/>
          </w:tcPr>
          <w:p w14:paraId="5F7CD069" w14:textId="77777777" w:rsidR="00C52010" w:rsidRPr="00750D5A" w:rsidRDefault="00C46E6F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52543E56" w14:textId="77777777" w:rsidR="00C52010" w:rsidRPr="00750D5A" w:rsidRDefault="00C52010" w:rsidP="00C52010">
            <w:pPr>
              <w:spacing w:after="120"/>
            </w:pPr>
          </w:p>
        </w:tc>
      </w:tr>
    </w:tbl>
    <w:p w14:paraId="5C59DA33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3E1AC8" w14:paraId="7A01205A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7E14AB6B" w14:textId="77777777" w:rsidR="00A7498B" w:rsidRPr="00A7498B" w:rsidRDefault="00C46E6F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3E1AC8" w14:paraId="377976F5" w14:textId="77777777" w:rsidTr="00C52010">
        <w:tc>
          <w:tcPr>
            <w:tcW w:w="3539" w:type="dxa"/>
          </w:tcPr>
          <w:p w14:paraId="18431FE6" w14:textId="77777777" w:rsidR="00C52010" w:rsidRPr="00837B17" w:rsidRDefault="00C46E6F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622B7020" w14:textId="77777777" w:rsidR="00C52010" w:rsidRPr="00837B17" w:rsidRDefault="00C52010" w:rsidP="00C52010">
            <w:pPr>
              <w:spacing w:after="120"/>
            </w:pPr>
          </w:p>
        </w:tc>
      </w:tr>
      <w:tr w:rsidR="003E1AC8" w14:paraId="7DA5E98F" w14:textId="77777777" w:rsidTr="00C52010">
        <w:tc>
          <w:tcPr>
            <w:tcW w:w="3539" w:type="dxa"/>
          </w:tcPr>
          <w:p w14:paraId="49D56E18" w14:textId="77777777" w:rsidR="00C52010" w:rsidRPr="00837B17" w:rsidRDefault="00C46E6F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1BED6770" w14:textId="77777777" w:rsidR="00C52010" w:rsidRPr="00837B17" w:rsidRDefault="00C52010" w:rsidP="00C52010">
            <w:pPr>
              <w:spacing w:after="120"/>
            </w:pPr>
          </w:p>
        </w:tc>
      </w:tr>
      <w:tr w:rsidR="003E1AC8" w14:paraId="503155A6" w14:textId="77777777" w:rsidTr="00C52010">
        <w:tc>
          <w:tcPr>
            <w:tcW w:w="3539" w:type="dxa"/>
          </w:tcPr>
          <w:p w14:paraId="60FE03CA" w14:textId="77777777" w:rsidR="00C52010" w:rsidRPr="00837B17" w:rsidRDefault="00C46E6F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0BE44B81" w14:textId="77777777" w:rsidR="00C52010" w:rsidRPr="00837B17" w:rsidRDefault="00C52010" w:rsidP="00C52010">
            <w:pPr>
              <w:spacing w:after="120"/>
            </w:pPr>
          </w:p>
        </w:tc>
      </w:tr>
      <w:tr w:rsidR="003E1AC8" w14:paraId="3D846F07" w14:textId="77777777" w:rsidTr="00C52010">
        <w:tc>
          <w:tcPr>
            <w:tcW w:w="3539" w:type="dxa"/>
          </w:tcPr>
          <w:p w14:paraId="0FAFAD94" w14:textId="77777777" w:rsidR="00C52010" w:rsidRPr="00837B17" w:rsidRDefault="00C46E6F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61A2CC4C" w14:textId="77777777" w:rsidR="00C52010" w:rsidRPr="00837B17" w:rsidRDefault="00C52010" w:rsidP="00C52010">
            <w:pPr>
              <w:spacing w:after="120"/>
            </w:pPr>
          </w:p>
        </w:tc>
      </w:tr>
      <w:tr w:rsidR="003E1AC8" w14:paraId="43480D3E" w14:textId="77777777" w:rsidTr="00C52010">
        <w:tc>
          <w:tcPr>
            <w:tcW w:w="3539" w:type="dxa"/>
          </w:tcPr>
          <w:p w14:paraId="1CA43D35" w14:textId="77777777" w:rsidR="00C52010" w:rsidRPr="00837B17" w:rsidRDefault="00C46E6F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63CCCFAD" w14:textId="77777777" w:rsidR="00C52010" w:rsidRPr="00837B17" w:rsidRDefault="00C52010" w:rsidP="00C52010">
            <w:pPr>
              <w:spacing w:after="120"/>
            </w:pPr>
          </w:p>
        </w:tc>
      </w:tr>
      <w:tr w:rsidR="003E1AC8" w14:paraId="4A8460F6" w14:textId="77777777" w:rsidTr="00C52010">
        <w:tc>
          <w:tcPr>
            <w:tcW w:w="3539" w:type="dxa"/>
          </w:tcPr>
          <w:p w14:paraId="3E30E4DB" w14:textId="77777777" w:rsidR="00C52010" w:rsidRPr="00837B17" w:rsidRDefault="00C46E6F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74C87D86" w14:textId="77777777" w:rsidR="00C52010" w:rsidRPr="00837B17" w:rsidRDefault="00C52010" w:rsidP="00C52010">
            <w:pPr>
              <w:spacing w:after="120"/>
            </w:pPr>
          </w:p>
        </w:tc>
      </w:tr>
    </w:tbl>
    <w:p w14:paraId="53888AC4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3E1AC8" w14:paraId="1B97BCA4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38407365" w14:textId="77777777" w:rsidR="00A7498B" w:rsidRPr="00A7498B" w:rsidRDefault="00C46E6F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3E1AC8" w14:paraId="66B69251" w14:textId="77777777" w:rsidTr="00746526">
        <w:trPr>
          <w:cantSplit/>
        </w:trPr>
        <w:tc>
          <w:tcPr>
            <w:tcW w:w="9060" w:type="dxa"/>
          </w:tcPr>
          <w:p w14:paraId="272C95FA" w14:textId="77777777" w:rsidR="00A7498B" w:rsidRDefault="00261E03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6E6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46E6F">
              <w:t xml:space="preserve"> S</w:t>
            </w:r>
            <w:r w:rsidR="00C46E6F" w:rsidRPr="00E55429">
              <w:t xml:space="preserve">tøtte for oppfyllelse av </w:t>
            </w:r>
            <w:r w:rsidR="00C46E6F">
              <w:t>konkurransens kvalifikasjonskrav, herunder:</w:t>
            </w:r>
          </w:p>
          <w:p w14:paraId="74826CB6" w14:textId="77777777" w:rsidR="00A7498B" w:rsidRDefault="00261E03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6E6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46E6F">
              <w:t xml:space="preserve"> S</w:t>
            </w:r>
            <w:r w:rsidR="00C46E6F" w:rsidRPr="00E55429">
              <w:t xml:space="preserve">tøtte for oppfyllelse av </w:t>
            </w:r>
            <w:r w:rsidR="00C46E6F"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="00C46E6F" w:rsidRPr="00C52010">
              <w:rPr>
                <w:i/>
                <w:iCs/>
              </w:rPr>
              <w:t xml:space="preserve">» </w:t>
            </w:r>
          </w:p>
          <w:p w14:paraId="4A917A9A" w14:textId="77777777" w:rsidR="00A7498B" w:rsidRDefault="00261E03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6E6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46E6F">
              <w:t xml:space="preserve"> S</w:t>
            </w:r>
            <w:r w:rsidR="00C46E6F" w:rsidRPr="00E55429">
              <w:t xml:space="preserve">tøtte for oppfyllelse av </w:t>
            </w:r>
            <w:r w:rsidR="00C46E6F" w:rsidRPr="00C52010">
              <w:rPr>
                <w:i/>
                <w:iCs/>
              </w:rPr>
              <w:t>«Krav til tekniske og faglige kvalifikasjoner»</w:t>
            </w:r>
          </w:p>
          <w:p w14:paraId="4A1942C8" w14:textId="77777777" w:rsidR="00A7498B" w:rsidRDefault="00C46E6F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4623CE85" w14:textId="77777777" w:rsidR="00A7498B" w:rsidRPr="007174E8" w:rsidRDefault="00C46E6F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05180AA4" w14:textId="77777777" w:rsidR="007B4FF2" w:rsidRDefault="007B4FF2" w:rsidP="00DF22C7">
      <w:pPr>
        <w:jc w:val="left"/>
      </w:pPr>
    </w:p>
    <w:p w14:paraId="065CE78F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3E1AC8" w14:paraId="76C8990D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352C1258" w14:textId="77777777" w:rsidR="00A7498B" w:rsidRPr="00A7498B" w:rsidRDefault="00C46E6F" w:rsidP="00A7498B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3E1AC8" w14:paraId="282261C0" w14:textId="77777777" w:rsidTr="00746526">
        <w:trPr>
          <w:cantSplit/>
        </w:trPr>
        <w:tc>
          <w:tcPr>
            <w:tcW w:w="9062" w:type="dxa"/>
            <w:gridSpan w:val="2"/>
          </w:tcPr>
          <w:p w14:paraId="08A474D2" w14:textId="7047355C" w:rsidR="00A7498B" w:rsidRPr="00DD53C2" w:rsidRDefault="00C46E6F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</w:t>
            </w:r>
            <w:sdt>
              <w:sdtPr>
                <w:id w:val="885075437"/>
                <w:placeholder>
                  <w:docPart w:val="E08AEC5DDF8E4D9489AF9D900088539F"/>
                </w:placeholder>
                <w:text/>
              </w:sdtPr>
              <w:sdtEndPr/>
              <w:sdtContent>
                <w:r w:rsidR="002A1097" w:rsidRPr="003A41E7">
                  <w:t xml:space="preserve"> </w:t>
                </w:r>
                <w:r w:rsidR="002A1097">
                  <w:t xml:space="preserve">Anskaffelse av </w:t>
                </w:r>
                <w:r w:rsidR="002A1097" w:rsidRPr="003A41E7">
                  <w:t>Reiselivstjenester</w:t>
                </w:r>
              </w:sdtContent>
            </w:sdt>
            <w:r w:rsidRPr="003A41E7">
              <w:t>.</w:t>
            </w:r>
          </w:p>
        </w:tc>
      </w:tr>
      <w:tr w:rsidR="003E1AC8" w14:paraId="73411B17" w14:textId="77777777" w:rsidTr="00746526">
        <w:trPr>
          <w:cantSplit/>
        </w:trPr>
        <w:tc>
          <w:tcPr>
            <w:tcW w:w="3539" w:type="dxa"/>
          </w:tcPr>
          <w:p w14:paraId="4A0CC4D6" w14:textId="77777777" w:rsidR="00A7498B" w:rsidRPr="00B525ED" w:rsidRDefault="00C46E6F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66E82786" w14:textId="77777777" w:rsidR="00A7498B" w:rsidRPr="00DD53C2" w:rsidRDefault="00A7498B" w:rsidP="00A7498B">
            <w:pPr>
              <w:spacing w:after="120"/>
            </w:pPr>
          </w:p>
        </w:tc>
      </w:tr>
      <w:tr w:rsidR="003E1AC8" w14:paraId="4E56BBEB" w14:textId="77777777" w:rsidTr="00746526">
        <w:trPr>
          <w:cantSplit/>
          <w:trHeight w:val="610"/>
        </w:trPr>
        <w:tc>
          <w:tcPr>
            <w:tcW w:w="3539" w:type="dxa"/>
          </w:tcPr>
          <w:p w14:paraId="23B93246" w14:textId="77777777" w:rsidR="00A7498B" w:rsidRDefault="00C46E6F" w:rsidP="00A7498B">
            <w:pPr>
              <w:spacing w:after="120"/>
            </w:pPr>
            <w:r>
              <w:t>Underskrift</w:t>
            </w:r>
          </w:p>
          <w:p w14:paraId="12CA7715" w14:textId="77777777" w:rsidR="00A7498B" w:rsidRPr="00B525ED" w:rsidRDefault="00C46E6F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7C471753" w14:textId="77777777" w:rsidR="00A7498B" w:rsidRPr="00DD53C2" w:rsidRDefault="00A7498B" w:rsidP="00A7498B">
            <w:pPr>
              <w:spacing w:after="120"/>
            </w:pPr>
          </w:p>
        </w:tc>
      </w:tr>
    </w:tbl>
    <w:p w14:paraId="70740E72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E60AEA" w14:textId="77777777" w:rsidR="00261E03" w:rsidRDefault="00261E03" w:rsidP="00186E6B">
      <w:r>
        <w:separator/>
      </w:r>
    </w:p>
    <w:p w14:paraId="2C3DB17D" w14:textId="77777777" w:rsidR="00261E03" w:rsidRDefault="00261E03" w:rsidP="00186E6B"/>
    <w:p w14:paraId="55CED343" w14:textId="77777777" w:rsidR="00261E03" w:rsidRDefault="00261E03" w:rsidP="00186E6B"/>
    <w:p w14:paraId="7A8B9CC9" w14:textId="77777777" w:rsidR="00261E03" w:rsidRDefault="00261E03" w:rsidP="00186E6B"/>
  </w:endnote>
  <w:endnote w:type="continuationSeparator" w:id="0">
    <w:p w14:paraId="0B1AFE60" w14:textId="77777777" w:rsidR="00261E03" w:rsidRDefault="00261E03" w:rsidP="00186E6B">
      <w:r>
        <w:continuationSeparator/>
      </w:r>
    </w:p>
    <w:p w14:paraId="259D6305" w14:textId="77777777" w:rsidR="00261E03" w:rsidRDefault="00261E03" w:rsidP="00186E6B"/>
    <w:p w14:paraId="21EC8EDC" w14:textId="77777777" w:rsidR="00261E03" w:rsidRDefault="00261E03" w:rsidP="00186E6B"/>
    <w:p w14:paraId="0B3151CF" w14:textId="77777777" w:rsidR="00261E03" w:rsidRDefault="00261E03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13CC9187-A2E8-4569-9718-063A5B7244F7}"/>
    <w:embedBold r:id="rId2" w:fontKey="{7D9B8A02-8A01-47C7-9EDE-33BD8495CB16}"/>
    <w:embedItalic r:id="rId3" w:fontKey="{1EA72FF9-2CB2-404D-A8A9-FEE179A485D2}"/>
    <w:embedBoldItalic r:id="rId4" w:fontKey="{0B11D979-7411-4D6D-9E62-3E14EC7041C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890FFBE-7F6F-4043-97FA-D0E0D5D63864}"/>
    <w:embedBold r:id="rId6" w:fontKey="{711951B2-8A6F-4E29-9036-3A99DF1B79F6}"/>
    <w:embedItalic r:id="rId7" w:fontKey="{9AA8B6AA-0A38-43BA-BC1F-BF64147A94EE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1E62B5BB-2219-4BF9-9916-57D203CF828C}"/>
    <w:embedBold r:id="rId9" w:fontKey="{BDC46B48-40D0-4545-8CEA-7AC44E56B221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2114C9E1-5B87-4F19-BE08-AACC79199D65}"/>
    <w:embedItalic r:id="rId11" w:fontKey="{A2036B43-941A-441A-884E-C98C06D933CA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255F287C-4B52-49DC-8AD7-6101B5D1EC9A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A990CF50-4D1E-4259-8AE9-E7FC525A3AD5}"/>
    <w:embedItalic r:id="rId14" w:fontKey="{FAD1F361-BDCE-4732-9636-9B157391B3C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66AFFACC-2349-4B49-B748-914E7917A5C0}"/>
    <w:embedBold r:id="rId16" w:fontKey="{503A0500-A256-4E40-903D-59CB6B1ED8EB}"/>
    <w:embedItalic r:id="rId17" w:fontKey="{D8FCCA1F-C9EC-4C7F-89A8-C4DCEFED0053}"/>
    <w:embedBoldItalic r:id="rId18" w:fontKey="{C4B0C154-F3CF-43E8-BECB-882F871E60B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FC909CE7-F60A-4789-B379-BEFFA193391D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443F4C42-E98D-4498-8395-FD58676376A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BCA4A9B5-813E-48EB-BF29-05AFFA3B7E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3E1AC8" w14:paraId="3A19511D" w14:textId="77777777" w:rsidTr="00CC43D2">
      <w:tc>
        <w:tcPr>
          <w:tcW w:w="3020" w:type="dxa"/>
        </w:tcPr>
        <w:p w14:paraId="7CB17BAD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FE28C17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71252C17" w14:textId="77777777" w:rsidR="00CC43D2" w:rsidRPr="004A0B71" w:rsidRDefault="00C46E6F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7849889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3E1AC8" w14:paraId="73BB35C2" w14:textId="77777777">
      <w:tc>
        <w:tcPr>
          <w:tcW w:w="3020" w:type="dxa"/>
        </w:tcPr>
        <w:p w14:paraId="4A8BEC2F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74F0ADDF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504B4C4E" w14:textId="77777777" w:rsidR="007B4FF2" w:rsidRPr="004A0B71" w:rsidRDefault="00C46E6F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700A431E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4078B5" w14:textId="77777777" w:rsidR="00261E03" w:rsidRDefault="00261E03" w:rsidP="00186E6B">
      <w:r>
        <w:separator/>
      </w:r>
    </w:p>
    <w:p w14:paraId="0A63AC59" w14:textId="77777777" w:rsidR="00261E03" w:rsidRDefault="00261E03" w:rsidP="00186E6B"/>
    <w:p w14:paraId="2CD777B9" w14:textId="77777777" w:rsidR="00261E03" w:rsidRDefault="00261E03" w:rsidP="00186E6B"/>
  </w:footnote>
  <w:footnote w:type="continuationSeparator" w:id="0">
    <w:p w14:paraId="0D91ABF6" w14:textId="77777777" w:rsidR="00261E03" w:rsidRDefault="00261E03" w:rsidP="00186E6B">
      <w:r>
        <w:continuationSeparator/>
      </w:r>
    </w:p>
    <w:p w14:paraId="287EAA86" w14:textId="77777777" w:rsidR="00261E03" w:rsidRDefault="00261E03" w:rsidP="00186E6B"/>
    <w:p w14:paraId="1E60AC53" w14:textId="77777777" w:rsidR="00261E03" w:rsidRDefault="00261E03" w:rsidP="00186E6B"/>
    <w:p w14:paraId="7DBFB73A" w14:textId="77777777" w:rsidR="00261E03" w:rsidRDefault="00261E03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F3C1E" w14:textId="28FE7CBB" w:rsidR="00DF22C7" w:rsidRPr="003A41E7" w:rsidRDefault="003A41E7" w:rsidP="00DF22C7">
    <w:pPr>
      <w:pStyle w:val="Topp-ogbunntekst"/>
      <w:rPr>
        <w:color w:val="auto"/>
      </w:rPr>
    </w:pPr>
    <w:r w:rsidRPr="003A41E7">
      <w:rPr>
        <w:noProof/>
        <w:color w:val="auto"/>
      </w:rPr>
      <w:drawing>
        <wp:anchor distT="0" distB="0" distL="114300" distR="114300" simplePos="0" relativeHeight="251658241" behindDoc="1" locked="0" layoutInCell="1" allowOverlap="1" wp14:anchorId="5CF54AA8" wp14:editId="1F1BF6C8">
          <wp:simplePos x="0" y="0"/>
          <wp:positionH relativeFrom="margin">
            <wp:align>right</wp:align>
          </wp:positionH>
          <wp:positionV relativeFrom="paragraph">
            <wp:posOffset>8578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638131803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0D221AA" w14:textId="77777777" w:rsidR="002972F2" w:rsidRPr="003A41E7" w:rsidRDefault="00C46E6F" w:rsidP="002972F2">
    <w:pPr>
      <w:pStyle w:val="Topptekst"/>
      <w:rPr>
        <w:rFonts w:eastAsia="MS Gothic"/>
        <w:sz w:val="16"/>
        <w:szCs w:val="16"/>
      </w:rPr>
    </w:pPr>
    <w:r w:rsidRPr="003A41E7">
      <w:rPr>
        <w:rFonts w:eastAsia="MS Gothic"/>
        <w:sz w:val="16"/>
        <w:szCs w:val="16"/>
      </w:rPr>
      <w:t>Anskaffelse av Reiselivstjenester</w:t>
    </w:r>
  </w:p>
  <w:p w14:paraId="48626919" w14:textId="77777777" w:rsidR="00E9590A" w:rsidRPr="00BA134E" w:rsidRDefault="00C46E6F" w:rsidP="00DF22C7">
    <w:pPr>
      <w:pStyle w:val="Topptekst"/>
      <w:rPr>
        <w:sz w:val="16"/>
        <w:szCs w:val="16"/>
      </w:rPr>
    </w:pPr>
    <w:r w:rsidRPr="00BA134E">
      <w:rPr>
        <w:rFonts w:eastAsia="MS Gothic"/>
        <w:sz w:val="16"/>
        <w:szCs w:val="16"/>
      </w:rPr>
      <w:t>Vedlegg 2 - Forpliktelseserklæring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ED0A2" w14:textId="4BCB554E" w:rsidR="00DF22C7" w:rsidRPr="00BA134E" w:rsidRDefault="003A41E7" w:rsidP="00DF22C7">
    <w:pPr>
      <w:pStyle w:val="Topp-ogbunntekst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BF2FE67" wp14:editId="767D0F42">
          <wp:simplePos x="0" y="0"/>
          <wp:positionH relativeFrom="margin">
            <wp:align>right</wp:align>
          </wp:positionH>
          <wp:positionV relativeFrom="paragraph">
            <wp:posOffset>8578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1605441158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5A6DA94" w14:textId="77777777" w:rsidR="000F02FD" w:rsidRPr="003A41E7" w:rsidRDefault="00C46E6F" w:rsidP="000F02FD">
    <w:pPr>
      <w:pStyle w:val="Topptekst"/>
      <w:rPr>
        <w:rFonts w:eastAsia="MS Gothic"/>
        <w:sz w:val="16"/>
        <w:szCs w:val="16"/>
      </w:rPr>
    </w:pPr>
    <w:r w:rsidRPr="003A41E7">
      <w:rPr>
        <w:rFonts w:eastAsia="MS Gothic"/>
        <w:sz w:val="16"/>
        <w:szCs w:val="16"/>
      </w:rPr>
      <w:t>Anskaffelse av Reiselivstjenester</w:t>
    </w:r>
  </w:p>
  <w:p w14:paraId="0D1C1FD5" w14:textId="77777777" w:rsidR="00E9590A" w:rsidRPr="00BA134E" w:rsidRDefault="00C46E6F" w:rsidP="000F02FD">
    <w:pPr>
      <w:pStyle w:val="Topptekst"/>
      <w:rPr>
        <w:sz w:val="16"/>
        <w:szCs w:val="16"/>
      </w:rPr>
    </w:pPr>
    <w:r w:rsidRPr="00BA134E">
      <w:rPr>
        <w:rFonts w:eastAsia="MS Gothic"/>
        <w:sz w:val="16"/>
        <w:szCs w:val="16"/>
      </w:rPr>
      <w:t>Vedlegg 2 - Forpliktelseserklæring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7372755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7D94011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61859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2EF6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EE14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DC408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AE68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E044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254B8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1A325C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4EEF44" w:tentative="1">
      <w:start w:val="1"/>
      <w:numFmt w:val="lowerLetter"/>
      <w:lvlText w:val="%2."/>
      <w:lvlJc w:val="left"/>
      <w:pPr>
        <w:ind w:left="1440" w:hanging="360"/>
      </w:pPr>
    </w:lvl>
    <w:lvl w:ilvl="2" w:tplc="BD36318C" w:tentative="1">
      <w:start w:val="1"/>
      <w:numFmt w:val="lowerRoman"/>
      <w:lvlText w:val="%3."/>
      <w:lvlJc w:val="right"/>
      <w:pPr>
        <w:ind w:left="2160" w:hanging="180"/>
      </w:pPr>
    </w:lvl>
    <w:lvl w:ilvl="3" w:tplc="31A83FE0" w:tentative="1">
      <w:start w:val="1"/>
      <w:numFmt w:val="decimal"/>
      <w:lvlText w:val="%4."/>
      <w:lvlJc w:val="left"/>
      <w:pPr>
        <w:ind w:left="2880" w:hanging="360"/>
      </w:pPr>
    </w:lvl>
    <w:lvl w:ilvl="4" w:tplc="CEBC91E4" w:tentative="1">
      <w:start w:val="1"/>
      <w:numFmt w:val="lowerLetter"/>
      <w:lvlText w:val="%5."/>
      <w:lvlJc w:val="left"/>
      <w:pPr>
        <w:ind w:left="3600" w:hanging="360"/>
      </w:pPr>
    </w:lvl>
    <w:lvl w:ilvl="5" w:tplc="64A487FE" w:tentative="1">
      <w:start w:val="1"/>
      <w:numFmt w:val="lowerRoman"/>
      <w:lvlText w:val="%6."/>
      <w:lvlJc w:val="right"/>
      <w:pPr>
        <w:ind w:left="4320" w:hanging="180"/>
      </w:pPr>
    </w:lvl>
    <w:lvl w:ilvl="6" w:tplc="9FF29CFC" w:tentative="1">
      <w:start w:val="1"/>
      <w:numFmt w:val="decimal"/>
      <w:lvlText w:val="%7."/>
      <w:lvlJc w:val="left"/>
      <w:pPr>
        <w:ind w:left="5040" w:hanging="360"/>
      </w:pPr>
    </w:lvl>
    <w:lvl w:ilvl="7" w:tplc="18443E1A" w:tentative="1">
      <w:start w:val="1"/>
      <w:numFmt w:val="lowerLetter"/>
      <w:lvlText w:val="%8."/>
      <w:lvlJc w:val="left"/>
      <w:pPr>
        <w:ind w:left="5760" w:hanging="360"/>
      </w:pPr>
    </w:lvl>
    <w:lvl w:ilvl="8" w:tplc="EAEAD8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4AE8000E">
      <w:start w:val="1"/>
      <w:numFmt w:val="lowerLetter"/>
      <w:lvlText w:val="%1)"/>
      <w:lvlJc w:val="left"/>
      <w:pPr>
        <w:ind w:left="720" w:hanging="360"/>
      </w:pPr>
    </w:lvl>
    <w:lvl w:ilvl="1" w:tplc="72BE4C66" w:tentative="1">
      <w:start w:val="1"/>
      <w:numFmt w:val="lowerLetter"/>
      <w:lvlText w:val="%2."/>
      <w:lvlJc w:val="left"/>
      <w:pPr>
        <w:ind w:left="1440" w:hanging="360"/>
      </w:pPr>
    </w:lvl>
    <w:lvl w:ilvl="2" w:tplc="5ACE15BA" w:tentative="1">
      <w:start w:val="1"/>
      <w:numFmt w:val="lowerRoman"/>
      <w:lvlText w:val="%3."/>
      <w:lvlJc w:val="right"/>
      <w:pPr>
        <w:ind w:left="2160" w:hanging="180"/>
      </w:pPr>
    </w:lvl>
    <w:lvl w:ilvl="3" w:tplc="DF72C41A" w:tentative="1">
      <w:start w:val="1"/>
      <w:numFmt w:val="decimal"/>
      <w:lvlText w:val="%4."/>
      <w:lvlJc w:val="left"/>
      <w:pPr>
        <w:ind w:left="2880" w:hanging="360"/>
      </w:pPr>
    </w:lvl>
    <w:lvl w:ilvl="4" w:tplc="A5B46ADC" w:tentative="1">
      <w:start w:val="1"/>
      <w:numFmt w:val="lowerLetter"/>
      <w:lvlText w:val="%5."/>
      <w:lvlJc w:val="left"/>
      <w:pPr>
        <w:ind w:left="3600" w:hanging="360"/>
      </w:pPr>
    </w:lvl>
    <w:lvl w:ilvl="5" w:tplc="1C764E44" w:tentative="1">
      <w:start w:val="1"/>
      <w:numFmt w:val="lowerRoman"/>
      <w:lvlText w:val="%6."/>
      <w:lvlJc w:val="right"/>
      <w:pPr>
        <w:ind w:left="4320" w:hanging="180"/>
      </w:pPr>
    </w:lvl>
    <w:lvl w:ilvl="6" w:tplc="034CFCDE" w:tentative="1">
      <w:start w:val="1"/>
      <w:numFmt w:val="decimal"/>
      <w:lvlText w:val="%7."/>
      <w:lvlJc w:val="left"/>
      <w:pPr>
        <w:ind w:left="5040" w:hanging="360"/>
      </w:pPr>
    </w:lvl>
    <w:lvl w:ilvl="7" w:tplc="795AED68" w:tentative="1">
      <w:start w:val="1"/>
      <w:numFmt w:val="lowerLetter"/>
      <w:lvlText w:val="%8."/>
      <w:lvlJc w:val="left"/>
      <w:pPr>
        <w:ind w:left="5760" w:hanging="360"/>
      </w:pPr>
    </w:lvl>
    <w:lvl w:ilvl="8" w:tplc="556C7D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C8A975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8CE9D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ACE3F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783F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76BC3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53022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2C3C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DE5CA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0F463C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4BB4878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746FAC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9BEFB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DE1C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8464C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7DC6B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53E68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BFCF1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23C91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FC20E682">
      <w:start w:val="1"/>
      <w:numFmt w:val="decimal"/>
      <w:lvlText w:val="%1."/>
      <w:lvlJc w:val="left"/>
      <w:pPr>
        <w:ind w:left="1428" w:hanging="360"/>
      </w:pPr>
    </w:lvl>
    <w:lvl w:ilvl="1" w:tplc="BE6E2E72" w:tentative="1">
      <w:start w:val="1"/>
      <w:numFmt w:val="lowerLetter"/>
      <w:lvlText w:val="%2."/>
      <w:lvlJc w:val="left"/>
      <w:pPr>
        <w:ind w:left="2148" w:hanging="360"/>
      </w:pPr>
    </w:lvl>
    <w:lvl w:ilvl="2" w:tplc="13561010" w:tentative="1">
      <w:start w:val="1"/>
      <w:numFmt w:val="lowerRoman"/>
      <w:lvlText w:val="%3."/>
      <w:lvlJc w:val="right"/>
      <w:pPr>
        <w:ind w:left="2868" w:hanging="180"/>
      </w:pPr>
    </w:lvl>
    <w:lvl w:ilvl="3" w:tplc="B01A61F4" w:tentative="1">
      <w:start w:val="1"/>
      <w:numFmt w:val="decimal"/>
      <w:lvlText w:val="%4."/>
      <w:lvlJc w:val="left"/>
      <w:pPr>
        <w:ind w:left="3588" w:hanging="360"/>
      </w:pPr>
    </w:lvl>
    <w:lvl w:ilvl="4" w:tplc="2E781910" w:tentative="1">
      <w:start w:val="1"/>
      <w:numFmt w:val="lowerLetter"/>
      <w:lvlText w:val="%5."/>
      <w:lvlJc w:val="left"/>
      <w:pPr>
        <w:ind w:left="4308" w:hanging="360"/>
      </w:pPr>
    </w:lvl>
    <w:lvl w:ilvl="5" w:tplc="BD1A1320" w:tentative="1">
      <w:start w:val="1"/>
      <w:numFmt w:val="lowerRoman"/>
      <w:lvlText w:val="%6."/>
      <w:lvlJc w:val="right"/>
      <w:pPr>
        <w:ind w:left="5028" w:hanging="180"/>
      </w:pPr>
    </w:lvl>
    <w:lvl w:ilvl="6" w:tplc="F5927908" w:tentative="1">
      <w:start w:val="1"/>
      <w:numFmt w:val="decimal"/>
      <w:lvlText w:val="%7."/>
      <w:lvlJc w:val="left"/>
      <w:pPr>
        <w:ind w:left="5748" w:hanging="360"/>
      </w:pPr>
    </w:lvl>
    <w:lvl w:ilvl="7" w:tplc="860CE3BE" w:tentative="1">
      <w:start w:val="1"/>
      <w:numFmt w:val="lowerLetter"/>
      <w:lvlText w:val="%8."/>
      <w:lvlJc w:val="left"/>
      <w:pPr>
        <w:ind w:left="6468" w:hanging="360"/>
      </w:pPr>
    </w:lvl>
    <w:lvl w:ilvl="8" w:tplc="718CA62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9EC0BA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D3E45C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A7647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30FB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146E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FEF1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3229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6B8DA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DD4F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C0B463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B615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60A5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6AAE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527AA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6247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4C28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3E4E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CF6E6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5F048F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912B5D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5C68EB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C6C1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62A5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CE0D1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F8330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6ACB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FC4F1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E16EDB9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65EE7A8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00ED76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F288C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946DC0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218CD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162E31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6B68E01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30A1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49F2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1E03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1097"/>
    <w:rsid w:val="002A3075"/>
    <w:rsid w:val="002A4CCC"/>
    <w:rsid w:val="002B7486"/>
    <w:rsid w:val="002C7E6A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0D25"/>
    <w:rsid w:val="00353C30"/>
    <w:rsid w:val="003548D8"/>
    <w:rsid w:val="00354E25"/>
    <w:rsid w:val="00363D87"/>
    <w:rsid w:val="00367809"/>
    <w:rsid w:val="00377762"/>
    <w:rsid w:val="003855B3"/>
    <w:rsid w:val="00397BA3"/>
    <w:rsid w:val="003A3034"/>
    <w:rsid w:val="003A41E7"/>
    <w:rsid w:val="003A7A99"/>
    <w:rsid w:val="003B33EF"/>
    <w:rsid w:val="003B4E2F"/>
    <w:rsid w:val="003C0B7D"/>
    <w:rsid w:val="003D25BC"/>
    <w:rsid w:val="003D318D"/>
    <w:rsid w:val="003D410C"/>
    <w:rsid w:val="003E1A02"/>
    <w:rsid w:val="003E1AC8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30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118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38A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43C9"/>
    <w:rsid w:val="00865DDB"/>
    <w:rsid w:val="008709B9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10865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083A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85129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5EAB"/>
    <w:rsid w:val="00B660B6"/>
    <w:rsid w:val="00B72FB0"/>
    <w:rsid w:val="00B760E7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BF7585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6E6F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4A48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075AA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C3444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27E5C"/>
    <w:rsid w:val="00E30923"/>
    <w:rsid w:val="00E31DDE"/>
    <w:rsid w:val="00E37406"/>
    <w:rsid w:val="00E45161"/>
    <w:rsid w:val="00E55429"/>
    <w:rsid w:val="00E55FC3"/>
    <w:rsid w:val="00E61FD3"/>
    <w:rsid w:val="00E62DF6"/>
    <w:rsid w:val="00E62E4E"/>
    <w:rsid w:val="00E66EF6"/>
    <w:rsid w:val="00E73720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  <w:rsid w:val="0A1EE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17CDF7"/>
  <w15:chartTrackingRefBased/>
  <w15:docId w15:val="{BBB555C0-4235-4A79-A7EA-13DA0D60C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2A1097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08AEC5DDF8E4D9489AF9D900088539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3B85952B-3791-4E0B-98BA-B4EDE44E1105}"/>
      </w:docPartPr>
      <w:docPartBody>
        <w:p w:rsidR="00D8000F" w:rsidRDefault="008709B9" w:rsidP="00636C7A">
          <w:pPr>
            <w:pStyle w:val="E08AEC5DDF8E4D9489AF9D900088539F2"/>
          </w:pPr>
          <w:r>
            <w:rPr>
              <w:color w:val="156082" w:themeColor="accent1"/>
            </w:rPr>
            <w:t>[N</w:t>
          </w:r>
          <w:r w:rsidRPr="006849CA">
            <w:rPr>
              <w:color w:val="156082" w:themeColor="accent1"/>
            </w:rPr>
            <w:t>avn på anskaffelsen</w:t>
          </w:r>
          <w:r>
            <w:rPr>
              <w:color w:val="156082" w:themeColor="accent1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00F"/>
    <w:rsid w:val="00020995"/>
    <w:rsid w:val="001A7A69"/>
    <w:rsid w:val="002022E9"/>
    <w:rsid w:val="00300AE4"/>
    <w:rsid w:val="00377762"/>
    <w:rsid w:val="004608E1"/>
    <w:rsid w:val="0057127A"/>
    <w:rsid w:val="00636C7A"/>
    <w:rsid w:val="007B72F1"/>
    <w:rsid w:val="008643C9"/>
    <w:rsid w:val="008709B9"/>
    <w:rsid w:val="008C52ED"/>
    <w:rsid w:val="00A2728A"/>
    <w:rsid w:val="00A85129"/>
    <w:rsid w:val="00B9652A"/>
    <w:rsid w:val="00BE00DE"/>
    <w:rsid w:val="00BF7585"/>
    <w:rsid w:val="00D23E74"/>
    <w:rsid w:val="00D8000F"/>
    <w:rsid w:val="00F17173"/>
    <w:rsid w:val="00F8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36C7A"/>
    <w:rPr>
      <w:color w:val="808080"/>
    </w:rPr>
  </w:style>
  <w:style w:type="paragraph" w:customStyle="1" w:styleId="E08AEC5DDF8E4D9489AF9D900088539F2">
    <w:name w:val="E08AEC5DDF8E4D9489AF9D900088539F2"/>
    <w:rsid w:val="00636C7A"/>
    <w:pPr>
      <w:spacing w:after="120" w:line="264" w:lineRule="auto"/>
      <w:jc w:val="both"/>
    </w:pPr>
    <w:rPr>
      <w:rFonts w:ascii="Open Sans" w:hAnsi="Open Sans" w:cs="Open Sans"/>
      <w:kern w:val="0"/>
      <w:sz w:val="20"/>
      <w:szCs w:val="20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CFF49B3D6F754E90EDF11DBEAC9E08" ma:contentTypeVersion="4" ma:contentTypeDescription="Create a new document." ma:contentTypeScope="" ma:versionID="4541afb64d4b217fba02b784a8189d7d">
  <xsd:schema xmlns:xsd="http://www.w3.org/2001/XMLSchema" xmlns:xs="http://www.w3.org/2001/XMLSchema" xmlns:p="http://schemas.microsoft.com/office/2006/metadata/properties" xmlns:ns2="7040c425-fc9a-4529-969c-79b6c1884277" targetNamespace="http://schemas.microsoft.com/office/2006/metadata/properties" ma:root="true" ma:fieldsID="b404d2cb9b292c5202062bd3d7520b45" ns2:_="">
    <xsd:import namespace="7040c425-fc9a-4529-969c-79b6c18842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40c425-fc9a-4529-969c-79b6c188427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9E05E97-4FE4-4CDA-8D74-85676E4DDB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40c425-fc9a-4529-969c-79b6c18842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4</TotalTime>
  <Pages>2</Pages>
  <Words>176</Words>
  <Characters>1171</Characters>
  <Application>Microsoft Office Word</Application>
  <DocSecurity>0</DocSecurity>
  <Lines>53</Lines>
  <Paragraphs>26</Paragraphs>
  <ScaleCrop>false</ScaleCrop>
  <Company/>
  <LinksUpToDate>false</LinksUpToDate>
  <CharactersWithSpaces>1321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Anskaffelse av Reiselivstjenester</dc:subject>
  <dc:creator>Petter Ihlebæk</dc:creator>
  <cp:keywords/>
  <cp:lastModifiedBy>Petter Ihlebæk</cp:lastModifiedBy>
  <cp:revision>85</cp:revision>
  <dcterms:created xsi:type="dcterms:W3CDTF">2026-08-20T22:12:00Z</dcterms:created>
  <dcterms:modified xsi:type="dcterms:W3CDTF">2026-09-08T11:11:00Z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0x010100A8CFF49B3D6F754E90EDF11DBEAC9E08</vt:lpwstr>
  </property>
  <property fmtid="{D5CDD505-2E9C-101B-9397-08002B2CF9AE}" pid="3" name="docLang">
    <vt:lpwstr>nb</vt:lpwstr>
  </property>
  <property fmtid="{D5CDD505-2E9C-101B-9397-08002B2CF9AE}" pid="4" name="Order">
    <vt:r8>17999300</vt:r8>
  </property>
  <property fmtid="{D5CDD505-2E9C-101B-9397-08002B2CF9AE}" pid="5" name="_activity">
    <vt:lpwstr>{"FileActivityType":"9","FileActivityTimeStamp":"2026-08-20T13:10:54.667Z","FileActivityUsersOnPage":[{"DisplayName":"Petter Ihlebæk","Id":"petter.ihlebak@inventura.no"}],"FileActivityNavigationId":null}</vt:lpwstr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</Properties>
</file>